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6C1" w:rsidTr="00FD06C1" w14:paraId="3B155CF9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C1" w:rsidRDefault="00FD06C1" w14:paraId="33FF2F5A" w14:textId="179AC940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6C1" w:rsidRDefault="00FD06C1" w14:paraId="5FC85C6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FD06C1" w:rsidRDefault="00FD06C1" w14:paraId="248E751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FD06C1" w:rsidRDefault="00FD06C1" w14:paraId="082E2B9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FD06C1" w:rsidRDefault="00FD06C1" w14:paraId="6E4A7FC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FD06C1" w:rsidP="00FD06C1" w:rsidRDefault="00FD06C1" w14:paraId="3D9C8836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FD06C1" w:rsidP="00FD06C1" w:rsidRDefault="00FD06C1" w14:paraId="39224B98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FD06C1" w:rsidP="00FD06C1" w:rsidRDefault="00FD06C1" w14:paraId="73BAE71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St-2417/2019</w:t>
      </w:r>
    </w:p>
    <w:p w:rsidR="00FD06C1" w:rsidP="00FD06C1" w:rsidRDefault="00FD06C1" w14:paraId="6440A4F6" w14:textId="77777777">
      <w:pPr>
        <w:tabs>
          <w:tab w:val="left" w:pos="709"/>
        </w:tabs>
      </w:pPr>
      <w:r>
        <w:t xml:space="preserve"> </w:t>
      </w:r>
    </w:p>
    <w:p w:rsidR="00FD06C1" w:rsidP="00FD06C1" w:rsidRDefault="00FD06C1" w14:paraId="1F056D6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FD06C1" w:rsidP="00FD06C1" w:rsidRDefault="00FD06C1" w14:paraId="2E41C6F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FD06C1" w:rsidP="00FD06C1" w:rsidRDefault="00FD06C1" w14:paraId="2C7A58A2" w14:textId="77777777">
      <w:pPr>
        <w:tabs>
          <w:tab w:val="left" w:pos="709"/>
        </w:tabs>
      </w:pPr>
    </w:p>
    <w:p w:rsidR="00FD06C1" w:rsidP="00FD06C1" w:rsidRDefault="00FD06C1" w14:paraId="6CA6F81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FD06C1" w:rsidP="00FD06C1" w:rsidRDefault="00FD06C1" w14:paraId="5C88A83A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FD06C1" w:rsidP="00FD06C1" w:rsidRDefault="00FD06C1" w14:paraId="01AAAE7D" w14:textId="77777777">
      <w:pPr>
        <w:tabs>
          <w:tab w:val="left" w:pos="709"/>
        </w:tabs>
      </w:pPr>
    </w:p>
    <w:p w:rsidR="00FD06C1" w:rsidP="00FD06C1" w:rsidRDefault="00FD06C1" w14:paraId="0BF496BA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FD06C1" w:rsidP="00FD06C1" w:rsidRDefault="00FD06C1" w14:paraId="41472295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FD06C1" w:rsidP="00FD06C1" w:rsidRDefault="00FD06C1" w14:paraId="610683C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6C1" w:rsidP="00FD06C1" w:rsidRDefault="00FD06C1" w14:paraId="51F9B1FF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6C1" w:rsidP="00FD06C1" w:rsidRDefault="00FD06C1" w14:paraId="732E5B86" w14:textId="77777777">
      <w:pPr>
        <w:tabs>
          <w:tab w:val="left" w:pos="709"/>
        </w:tabs>
      </w:pPr>
    </w:p>
    <w:p w:rsidR="00FD06C1" w:rsidP="00FD06C1" w:rsidRDefault="00FD06C1" w14:paraId="547A265B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FD06C1" w:rsidP="00FD06C1" w:rsidRDefault="00FD06C1" w14:paraId="6D1E4281" w14:textId="77777777">
      <w:pPr>
        <w:tabs>
          <w:tab w:val="left" w:pos="709"/>
        </w:tabs>
        <w:jc w:val="both"/>
      </w:pPr>
    </w:p>
    <w:p w:rsidR="00FD06C1" w:rsidP="00FD06C1" w:rsidRDefault="00FD06C1" w14:paraId="3CEA39B6" w14:textId="77777777">
      <w:pPr>
        <w:tabs>
          <w:tab w:val="left" w:pos="709"/>
        </w:tabs>
      </w:pPr>
      <w:r>
        <w:t xml:space="preserve"> </w:t>
      </w:r>
      <w:r>
        <w:tab/>
        <w:t>17. St-2417/2019</w:t>
      </w:r>
    </w:p>
    <w:p w:rsidR="00FD06C1" w:rsidP="00FD06C1" w:rsidRDefault="00FD06C1" w14:paraId="00B4D5B6" w14:textId="77777777">
      <w:pPr>
        <w:tabs>
          <w:tab w:val="left" w:pos="709"/>
        </w:tabs>
      </w:pPr>
    </w:p>
    <w:p w:rsidR="00FD06C1" w:rsidP="00FD06C1" w:rsidRDefault="00FD06C1" w14:paraId="34774B62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FD06C1" w:rsidP="00FD06C1" w:rsidRDefault="00FD06C1" w14:paraId="5F93C525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FD06C1" w:rsidP="00FD06C1" w:rsidRDefault="00FD06C1" w14:paraId="42FEF9EA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FD06C1" w:rsidP="00FD06C1" w:rsidRDefault="00FD06C1" w14:paraId="4AC66398" w14:textId="77777777">
      <w:pPr>
        <w:tabs>
          <w:tab w:val="left" w:pos="709"/>
        </w:tabs>
        <w:jc w:val="both"/>
      </w:pPr>
    </w:p>
    <w:p w:rsidR="00FD06C1" w:rsidP="00FD06C1" w:rsidRDefault="00FD06C1" w14:paraId="37E7930A" w14:textId="77777777">
      <w:pPr>
        <w:tabs>
          <w:tab w:val="left" w:pos="709"/>
        </w:tabs>
        <w:jc w:val="both"/>
      </w:pPr>
      <w:r>
        <w:t xml:space="preserve">protiv </w:t>
      </w:r>
    </w:p>
    <w:p w:rsidR="00FD06C1" w:rsidP="00FD06C1" w:rsidRDefault="00FD06C1" w14:paraId="4A00B1C9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D06C1" w:rsidP="00FD06C1" w:rsidRDefault="00FD06C1" w14:paraId="17B14CFB" w14:textId="77777777">
      <w:pPr>
        <w:tabs>
          <w:tab w:val="left" w:pos="709"/>
        </w:tabs>
        <w:ind w:left="708"/>
        <w:jc w:val="both"/>
      </w:pPr>
      <w:r>
        <w:tab/>
        <w:t xml:space="preserve">GREEN SWEET jednostavno društvo s ograničenom odgovornošću za trgovinu i usluge, Zagreb, </w:t>
      </w:r>
      <w:proofErr w:type="spellStart"/>
      <w:r>
        <w:t>Ivankovačka</w:t>
      </w:r>
      <w:proofErr w:type="spellEnd"/>
      <w:r>
        <w:t xml:space="preserve"> 4, OIB: 18106421228</w:t>
      </w:r>
    </w:p>
    <w:p w:rsidR="00FD06C1" w:rsidP="00FD06C1" w:rsidRDefault="00FD06C1" w14:paraId="07E2EE50" w14:textId="77777777">
      <w:pPr>
        <w:tabs>
          <w:tab w:val="left" w:pos="709"/>
        </w:tabs>
        <w:ind w:left="708"/>
        <w:jc w:val="both"/>
      </w:pPr>
    </w:p>
    <w:p w:rsidR="00FD06C1" w:rsidP="00FD06C1" w:rsidRDefault="00FD06C1" w14:paraId="27DD1E39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FD06C1" w:rsidP="00FD06C1" w:rsidRDefault="00FD06C1" w14:paraId="68DD3C28" w14:textId="77777777">
      <w:pPr>
        <w:tabs>
          <w:tab w:val="left" w:pos="709"/>
        </w:tabs>
        <w:jc w:val="both"/>
      </w:pPr>
    </w:p>
    <w:p w:rsidR="00FD06C1" w:rsidP="00FD06C1" w:rsidRDefault="00FD06C1" w14:paraId="0A59C75E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FD06C1" w:rsidP="00FD06C1" w:rsidRDefault="00FD06C1" w14:paraId="314205CA" w14:textId="77777777">
      <w:pPr>
        <w:tabs>
          <w:tab w:val="left" w:pos="709"/>
        </w:tabs>
      </w:pPr>
    </w:p>
    <w:p w:rsidR="00FD06C1" w:rsidP="00FD06C1" w:rsidRDefault="00FD06C1" w14:paraId="4CE4E96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FD06C1" w:rsidP="00FD06C1" w:rsidRDefault="00FD06C1" w14:paraId="04DAF827" w14:textId="77777777">
      <w:pPr>
        <w:tabs>
          <w:tab w:val="left" w:pos="709"/>
        </w:tabs>
      </w:pPr>
    </w:p>
    <w:p w:rsidR="00FD06C1" w:rsidP="00FD06C1" w:rsidRDefault="00FD06C1" w14:paraId="5F6E9A9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FD06C1" w:rsidP="00FD06C1" w:rsidRDefault="00FD06C1" w14:paraId="312CF243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FD06C1" w:rsidP="00FD06C1" w:rsidRDefault="00FD06C1" w14:paraId="2456CDA8" w14:textId="77777777">
      <w:pPr>
        <w:tabs>
          <w:tab w:val="left" w:pos="709"/>
        </w:tabs>
      </w:pPr>
    </w:p>
    <w:p w:rsidR="00942A2A" w:rsidP="003D06B2" w:rsidRDefault="00942A2A" w14:paraId="07B3FDC2" w14:textId="07B3FDC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06C1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D06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06C1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06C1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06C1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06C1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FD06C1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D06C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D06C1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D0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6C1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6C1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6C1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6C1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D06C1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06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06C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817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2417</izvorni_sadrzaj>
    <derivirana_varijabla naziv="DomainObject.Predmet.Broj_1">2417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rujna 2019.</izvorni_sadrzaj>
    <derivirana_varijabla naziv="DomainObject.Predmet.DatumIzradeOptuznogAkta_1">24. rujna 2019.</derivirana_varijabla>
  </DomainObject.Predmet.DatumIzradeOptuznogAkta>
  <DomainObject.Predmet.DatumIzradeOptuznogAktaFormated>
    <izvorni_sadrzaj>24.9.2019.</izvorni_sadrzaj>
    <derivirana_varijabla naziv="DomainObject.Predmet.DatumIzradeOptuznogAktaFormated_1">24.9.2019.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St-2417/2019</izvorni_sadrzaj>
    <derivirana_varijabla naziv="DomainObject.Predmet.OznakaBroj_1">St-2417/2019</derivirana_varijabla>
  </DomainObject.Predmet.OznakaBroj>
  <DomainObject.Predmet.OznakaBrojOptuznogAkta>
    <izvorni_sadrzaj>04-06-19-4112</izvorni_sadrzaj>
    <derivirana_varijabla naziv="DomainObject.Predmet.OznakaBrojOptuznogAkta_1">04-06-19-4112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SWEET jednostavno društvo s ograničenom odgovornošću za trgovinu i usluge</izvorni_sadrzaj>
    <derivirana_varijabla naziv="DomainObject.Predmet.ProtustrankaFormated_1">  GREEN SWEET jednostavno društvo s ograničenom odgovornošću za trgovinu i usluge</derivirana_varijabla>
  </DomainObject.Predmet.ProtustrankaFormated>
  <DomainObject.Predmet.ProtustrankaFormatedOIB>
    <izvorni_sadrzaj>  GREEN SWEET jednostavno društvo s ograničenom odgovornošću za trgovinu i usluge, OIB 18106421228</izvorni_sadrzaj>
    <derivirana_varijabla naziv="DomainObject.Predmet.ProtustrankaFormatedOIB_1">  GREEN SWEET jednostavno društvo s ograničenom odgovornošću za trgovinu i usluge, OIB 18106421228</derivirana_varijabla>
  </DomainObject.Predmet.ProtustrankaFormatedOIB>
  <DomainObject.Predmet.ProtustrankaFormatedWithAdress>
    <izvorni_sadrzaj> GREEN SWEET jednostavno društvo s ograničenom odgovornošću za trgovinu i usluge, Ivankovačka 4, 10000 Zagreb</izvorni_sadrzaj>
    <derivirana_varijabla naziv="DomainObject.Predmet.ProtustrankaFormatedWithAdress_1"> GREEN SWEET jednostavno društvo s ograničenom odgovornošću za trgovinu i usluge, Ivankovačka 4, 10000 Zagreb</derivirana_varijabla>
  </DomainObject.Predmet.ProtustrankaFormatedWithAdress>
  <DomainObject.Predmet.ProtustrankaFormatedWithAdressOIB>
    <izvorni_sadrzaj> GREEN SWEET jednostavno društvo s ograničenom odgovornošću za trgovinu i usluge, OIB 18106421228, Ivankovačka 4, 10000 Zagreb</izvorni_sadrzaj>
    <derivirana_varijabla naziv="DomainObject.Predmet.ProtustrankaFormatedWithAdressOIB_1"> GREEN SWEET jednostavno društvo s ograničenom odgovornošću za trgovinu i usluge, OIB 18106421228, Ivankovačka 4, 10000 Zagreb</derivirana_varijabla>
  </DomainObject.Predmet.ProtustrankaFormatedWithAdressOIB>
  <DomainObject.Predmet.ProtustrankaWithAdress>
    <izvorni_sadrzaj>GREEN SWEET jednostavno društvo s ograničenom odgovornošću za trgovinu i usluge Ivankovačka 4, 10000 Zagreb</izvorni_sadrzaj>
    <derivirana_varijabla naziv="DomainObject.Predmet.ProtustrankaWithAdress_1">GREEN SWEET jednostavno društvo s ograničenom odgovornošću za trgovinu i usluge Ivankovačka 4, 10000 Zagreb</derivirana_varijabla>
  </DomainObject.Predmet.ProtustrankaWithAdress>
  <DomainObject.Predmet.ProtustrankaWithAdressOIB>
    <izvorni_sadrzaj>GREEN SWEET jednostavno društvo s ograničenom odgovornošću za trgovinu i usluge, OIB 18106421228, Ivankovačka 4, 10000 Zagreb</izvorni_sadrzaj>
    <derivirana_varijabla naziv="DomainObject.Predmet.ProtustrankaWithAdressOIB_1">GREEN SWEET jednostavno društvo s ograničenom odgovornošću za trgovinu i usluge, OIB 18106421228, Ivankovačka 4, 10000 Zagreb</derivirana_varijabla>
  </DomainObject.Predmet.ProtustrankaWithAdressOIB>
  <DomainObject.Predmet.ProtustrankaNazivFormated>
    <izvorni_sadrzaj>GREEN SWEET jednostavno društvo s ograničenom odgovornošću za trgovinu i usluge</izvorni_sadrzaj>
    <derivirana_varijabla naziv="DomainObject.Predmet.ProtustrankaNazivFormated_1">GREEN SWEET jednostavno društvo s ograničenom odgovornošću za trgovinu i usluge</derivirana_varijabla>
  </DomainObject.Predmet.ProtustrankaNazivFormated>
  <DomainObject.Predmet.ProtustrankaNazivFormatedOIB>
    <izvorni_sadrzaj>GREEN SWEET jednostavno društvo s ograničenom odgovornošću za trgovinu i usluge, OIB 18106421228</izvorni_sadrzaj>
    <derivirana_varijabla naziv="DomainObject.Predmet.ProtustrankaNazivFormatedOIB_1">GREEN SWEET jednostavno društvo s ograničenom odgovornošću za trgovinu i usluge, OIB 18106421228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GREEN SWEET jednostavno društvo s ograničenom odgovornošću za trgovinu i usluge</item>
    </izvorni_sadrzaj>
    <derivirana_varijabla naziv="DomainObject.Predmet.ProtuStrankaListFormated_1">
      <item>GREEN SWEET jednostavno društvo s ograničenom odgovornošću za trgovinu i usluge</item>
    </derivirana_varijabla>
  </DomainObject.Predmet.ProtuStrankaListFormated>
  <DomainObject.Predmet.ProtuStrankaListFormatedOIB>
    <izvorni_sadrzaj>
      <item>GREEN SWEET jednostavno društvo s ograničenom odgovornošću za trgovinu i usluge, OIB 18106421228</item>
    </izvorni_sadrzaj>
    <derivirana_varijabla naziv="DomainObject.Predmet.ProtuStrankaListFormatedOIB_1">
      <item>GREEN SWEET jednostavno društvo s ograničenom odgovornošću za trgovinu i usluge, OIB 18106421228</item>
    </derivirana_varijabla>
  </DomainObject.Predmet.ProtuStrankaListFormatedOIB>
  <DomainObject.Predmet.ProtuStrankaListFormatedWithAdress>
    <izvorni_sadrzaj>
      <item>GREEN SWEET jednostavno društvo s ograničenom odgovornošću za trgovinu i usluge, Ivankovačka 4, 10000 Zagreb</item>
    </izvorni_sadrzaj>
    <derivirana_varijabla naziv="DomainObject.Predmet.ProtuStrankaListFormatedWithAdress_1">
      <item>GREEN SWEET jednostavno društvo s ograničenom odgovornošću za trgovinu i usluge, Ivankovačka 4, 10000 Zagreb</item>
    </derivirana_varijabla>
  </DomainObject.Predmet.ProtuStrankaListFormatedWithAdress>
  <DomainObject.Predmet.ProtuStrankaListFormatedWithAdressOIB>
    <izvorni_sadrzaj>
      <item>GREEN SWEET jednostavno društvo s ograničenom odgovornošću za trgovinu i usluge, OIB 18106421228, Ivankovačka 4, 10000 Zagreb</item>
    </izvorni_sadrzaj>
    <derivirana_varijabla naziv="DomainObject.Predmet.ProtuStrankaListFormatedWithAdressOIB_1">
      <item>GREEN SWEET jednostavno društvo s ograničenom odgovornošću za trgovinu i usluge, OIB 18106421228, Ivankovačka 4, 10000 Zagreb</item>
    </derivirana_varijabla>
  </DomainObject.Predmet.ProtuStrankaListFormatedWithAdressOIB>
  <DomainObject.Predmet.ProtuStrankaListNazivFormated>
    <izvorni_sadrzaj>
      <item>GREEN SWEET jednostavno društvo s ograničenom odgovornošću za trgovinu i usluge</item>
    </izvorni_sadrzaj>
    <derivirana_varijabla naziv="DomainObject.Predmet.ProtuStrankaListNazivFormated_1">
      <item>GREEN SWEET jednostavno društvo s ograničenom odgovornošću za trgovinu i usluge</item>
    </derivirana_varijabla>
  </DomainObject.Predmet.ProtuStrankaListNazivFormated>
  <DomainObject.Predmet.ProtuStrankaListNazivFormatedOIB>
    <izvorni_sadrzaj>
      <item>GREEN SWEET jednostavno društvo s ograničenom odgovornošću za trgovinu i usluge, OIB 18106421228</item>
    </izvorni_sadrzaj>
    <derivirana_varijabla naziv="DomainObject.Predmet.ProtuStrankaListNazivFormatedOIB_1">
      <item>GREEN SWEET jednostavno društvo s ograničenom odgovornošću za trgovinu i usluge, OIB 18106421228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GREEN SWEET jednostavno društvo s ograničenom odgovornošću za trgovinu i usluge</izvorni_sadrzaj>
    <derivirana_varijabla naziv="DomainObject.Predmet.ProtustrankaIDrugi_1">GREEN SWEET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GREEN SWEET jednostavno društvo s ograničenom odgovornošću za trgovinu i usluge, OIB 18106421228, Ivankovačka 4, 10000 Zagreb</izvorni_sadrzaj>
    <derivirana_varijabla naziv="DomainObject.Predmet.ProtustrankaIDrugiAdressOIB_1">GREEN SWEET jednostavno društvo s ograničenom odgovornošću za trgovinu i usluge, OIB 18106421228, Ivankovačka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SWEET jednostavno društvo s ograničenom odgovornošću za trgovinu i usluge</item>
      <item>Financijska agencija</item>
    </izvorni_sadrzaj>
    <derivirana_varijabla naziv="DomainObject.Predmet.SudioniciListNaziv_1">
      <item>GREEN SWEET jednostavno društvo s ograničenom odgovornošću za trgovinu i usluge</item>
      <item>Financijska agencija</item>
    </derivirana_varijabla>
  </DomainObject.Predmet.SudioniciListNaziv>
  <DomainObject.Predmet.SudioniciListAdressOIB>
    <izvorni_sadrzaj>
      <item>GREEN SWEET jednostavno društvo s ograničenom odgovornošću za trgovinu i usluge, OIB 18106421228, Ivankovačka 4,10000 Zagreb</item>
      <item>Financijska agencija, OIB 85821130368, TRG SVIBANJSKIH ŽRTAVA 1995. 1,10000 Zagreb</item>
    </izvorni_sadrzaj>
    <derivirana_varijabla naziv="DomainObject.Predmet.SudioniciListAdressOIB_1">
      <item>GREEN SWEET jednostavno društvo s ograničenom odgovornošću za trgovinu i usluge, OIB 18106421228, Ivankovačka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18106421228</item>
      <item>, OIB 85821130368</item>
    </izvorni_sadrzaj>
    <derivirana_varijabla naziv="DomainObject.Predmet.SudioniciListNazivOIB_1">
      <item>, OIB 18106421228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872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